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10" w:rsidRDefault="00560091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DB01E2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8635" cy="61214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6240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Pr="00B455D9" w:rsidRDefault="00CD2E00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E634F4">
        <w:rPr>
          <w:b/>
          <w:sz w:val="28"/>
          <w:szCs w:val="28"/>
        </w:rPr>
        <w:t xml:space="preserve">ATLEIDIMO NUO </w:t>
      </w:r>
      <w:r w:rsidR="00995EFC">
        <w:rPr>
          <w:b/>
          <w:sz w:val="28"/>
          <w:szCs w:val="28"/>
        </w:rPr>
        <w:t xml:space="preserve">VALSTYBINĖS </w:t>
      </w:r>
      <w:r w:rsidR="00D652C1">
        <w:rPr>
          <w:b/>
          <w:sz w:val="28"/>
          <w:szCs w:val="28"/>
        </w:rPr>
        <w:t xml:space="preserve">ŽEMĖS </w:t>
      </w:r>
      <w:r w:rsidR="00995EFC">
        <w:rPr>
          <w:b/>
          <w:sz w:val="28"/>
          <w:szCs w:val="28"/>
        </w:rPr>
        <w:t xml:space="preserve">NUOMOS </w:t>
      </w:r>
      <w:r w:rsidR="00D652C1">
        <w:rPr>
          <w:b/>
          <w:sz w:val="28"/>
          <w:szCs w:val="28"/>
        </w:rPr>
        <w:t>MOKESČIO</w:t>
      </w:r>
    </w:p>
    <w:p w:rsidR="00D652C1" w:rsidRDefault="00D652C1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</w:p>
    <w:p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5837CD">
        <w:rPr>
          <w:rFonts w:ascii="Times New Roman" w:hAnsi="Times New Roman"/>
        </w:rPr>
        <w:t>6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B85841">
        <w:rPr>
          <w:rFonts w:ascii="Times New Roman" w:hAnsi="Times New Roman"/>
          <w:caps w:val="0"/>
        </w:rPr>
        <w:t>lapkričio</w:t>
      </w:r>
      <w:r w:rsidR="00DB01E2">
        <w:rPr>
          <w:rFonts w:ascii="Times New Roman" w:hAnsi="Times New Roman"/>
          <w:caps w:val="0"/>
        </w:rPr>
        <w:t xml:space="preserve"> </w:t>
      </w:r>
      <w:r w:rsidR="00B85841">
        <w:rPr>
          <w:rFonts w:ascii="Times New Roman" w:hAnsi="Times New Roman"/>
          <w:caps w:val="0"/>
        </w:rPr>
        <w:t>2</w:t>
      </w:r>
      <w:r w:rsidR="005837CD">
        <w:rPr>
          <w:rFonts w:ascii="Times New Roman" w:hAnsi="Times New Roman"/>
          <w:caps w:val="0"/>
        </w:rPr>
        <w:t>4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4E30E8">
      <w:pPr>
        <w:tabs>
          <w:tab w:val="left" w:pos="3450"/>
        </w:tabs>
        <w:ind w:firstLine="1080"/>
        <w:jc w:val="both"/>
      </w:pPr>
    </w:p>
    <w:p w:rsidR="00DB01E2" w:rsidRDefault="00E46F2F" w:rsidP="00DB01E2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DB01E2">
        <w:t xml:space="preserve">Klaipėdos rajono savivaldybės taryba, vadovaudamasi Lietuvos Respublikos vietos savivaldos įstatymo 16 straipsnio 2 dalies 18 punktu, Lietuvos Respublikos </w:t>
      </w:r>
      <w:r w:rsidR="00DF421F">
        <w:t>Vyriausybės 200</w:t>
      </w:r>
      <w:r w:rsidR="00E5758F">
        <w:t>3</w:t>
      </w:r>
      <w:r w:rsidR="00DF421F">
        <w:t xml:space="preserve"> m. lapkričio </w:t>
      </w:r>
      <w:r w:rsidR="00E5758F">
        <w:t>10</w:t>
      </w:r>
      <w:r w:rsidR="00DF421F">
        <w:t xml:space="preserve"> d. nutarimo Nr. 1</w:t>
      </w:r>
      <w:r w:rsidR="00E5758F">
        <w:t>387</w:t>
      </w:r>
      <w:r w:rsidR="00DF421F">
        <w:t xml:space="preserve"> „Dėl </w:t>
      </w:r>
      <w:r w:rsidR="00E5758F">
        <w:t xml:space="preserve">žemės nuomos mokesčio už valstybinės žemės sklypų naudojimą“ </w:t>
      </w:r>
      <w:r w:rsidR="00DF421F">
        <w:t>8 punktu</w:t>
      </w:r>
      <w:r w:rsidR="00DB01E2">
        <w:t>, n u s p r e n d ž i a :</w:t>
      </w:r>
    </w:p>
    <w:p w:rsidR="00DB01E2" w:rsidRDefault="00DB01E2" w:rsidP="00DB01E2">
      <w:pPr>
        <w:tabs>
          <w:tab w:val="left" w:pos="3450"/>
        </w:tabs>
        <w:jc w:val="both"/>
      </w:pPr>
      <w:r>
        <w:t xml:space="preserve">                   1. </w:t>
      </w:r>
      <w:r w:rsidR="00B85841">
        <w:t>Atleisti</w:t>
      </w:r>
      <w:r w:rsidR="00DF421F">
        <w:t xml:space="preserve"> </w:t>
      </w:r>
      <w:r w:rsidR="00B34B72">
        <w:t>A. G.</w:t>
      </w:r>
      <w:r w:rsidR="00BA7EF4">
        <w:t xml:space="preserve"> (g. </w:t>
      </w:r>
      <w:r w:rsidR="00BA7EF4" w:rsidRPr="00BA7EF4">
        <w:rPr>
          <w:i/>
        </w:rPr>
        <w:t>duomenys neviešinami</w:t>
      </w:r>
      <w:r w:rsidR="00DF421F">
        <w:t>), gyvenan</w:t>
      </w:r>
      <w:r w:rsidR="00B85841">
        <w:t>tį</w:t>
      </w:r>
      <w:r>
        <w:t xml:space="preserve"> </w:t>
      </w:r>
      <w:r w:rsidR="00BA7EF4">
        <w:t>(</w:t>
      </w:r>
      <w:r w:rsidR="00BA7EF4">
        <w:rPr>
          <w:i/>
        </w:rPr>
        <w:t>duomenys neviešinami</w:t>
      </w:r>
      <w:r w:rsidR="00BA7EF4">
        <w:t>)</w:t>
      </w:r>
      <w:r w:rsidR="00E770ED">
        <w:t>,</w:t>
      </w:r>
      <w:r w:rsidR="00DF421F">
        <w:t xml:space="preserve"> nuo </w:t>
      </w:r>
      <w:r w:rsidR="00FC3444">
        <w:t>201</w:t>
      </w:r>
      <w:r w:rsidR="006070EA">
        <w:t>5 ir 2016</w:t>
      </w:r>
      <w:r w:rsidR="00DF421F">
        <w:t xml:space="preserve"> m</w:t>
      </w:r>
      <w:r w:rsidR="00E770ED">
        <w:t>etų valstybinės</w:t>
      </w:r>
      <w:r w:rsidR="00DF421F">
        <w:t xml:space="preserve"> žemės nuomos mokesčio</w:t>
      </w:r>
      <w:r w:rsidR="009A19AF">
        <w:t xml:space="preserve"> ir priskaičiuotų delspinigių</w:t>
      </w:r>
      <w:r w:rsidR="00DF421F">
        <w:t xml:space="preserve">. </w:t>
      </w:r>
    </w:p>
    <w:p w:rsidR="008F38B8" w:rsidRDefault="00DB01E2" w:rsidP="00DB01E2">
      <w:pPr>
        <w:tabs>
          <w:tab w:val="left" w:pos="3450"/>
        </w:tabs>
        <w:jc w:val="both"/>
      </w:pPr>
      <w:r>
        <w:t xml:space="preserve">                    2. Sprendimas gali būti skundžiamas Lietuvos Respublikos administracinių bylų teisenos įstatymo nustatyta tvarka</w:t>
      </w:r>
      <w:r w:rsidR="00701011">
        <w:t>.</w:t>
      </w:r>
    </w:p>
    <w:p w:rsidR="00701011" w:rsidRPr="00535F8B" w:rsidRDefault="00701011" w:rsidP="00DB01E2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>avivaldybės meras                                                                                         Vaclovas Dačkauskas</w:t>
      </w:r>
    </w:p>
    <w:p w:rsidR="008F38B8" w:rsidRDefault="008F38B8" w:rsidP="008F38B8">
      <w:pPr>
        <w:tabs>
          <w:tab w:val="right" w:pos="9639"/>
        </w:tabs>
      </w:pPr>
    </w:p>
    <w:p w:rsidR="008F38B8" w:rsidRDefault="008F38B8" w:rsidP="008F38B8">
      <w:pPr>
        <w:tabs>
          <w:tab w:val="right" w:pos="9639"/>
        </w:tabs>
        <w:spacing w:before="360"/>
        <w:sectPr w:rsidR="008F38B8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:rsidR="008F38B8" w:rsidRDefault="008F38B8" w:rsidP="008F38B8">
      <w:pPr>
        <w:tabs>
          <w:tab w:val="left" w:pos="3450"/>
        </w:tabs>
        <w:rPr>
          <w:b/>
        </w:rPr>
      </w:pPr>
    </w:p>
    <w:p w:rsidR="00370792" w:rsidRPr="00326168" w:rsidRDefault="00370792" w:rsidP="00370792">
      <w:pPr>
        <w:rPr>
          <w:color w:val="000000"/>
          <w:sz w:val="22"/>
          <w:szCs w:val="22"/>
        </w:rPr>
      </w:pPr>
      <w:r w:rsidRPr="00326168">
        <w:rPr>
          <w:color w:val="000000"/>
          <w:sz w:val="22"/>
          <w:szCs w:val="22"/>
        </w:rPr>
        <w:t>TEIKIA</w:t>
      </w:r>
      <w:r>
        <w:rPr>
          <w:color w:val="000000"/>
          <w:sz w:val="22"/>
          <w:szCs w:val="22"/>
        </w:rPr>
        <w:t>:</w:t>
      </w:r>
      <w:r w:rsidRPr="00326168">
        <w:rPr>
          <w:color w:val="000000"/>
          <w:sz w:val="22"/>
          <w:szCs w:val="22"/>
        </w:rPr>
        <w:t xml:space="preserve"> </w:t>
      </w:r>
      <w:r w:rsidRPr="00326168">
        <w:rPr>
          <w:color w:val="000000"/>
          <w:sz w:val="22"/>
          <w:szCs w:val="22"/>
        </w:rPr>
        <w:tab/>
      </w:r>
      <w:r w:rsidRPr="00326168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                                             </w:t>
      </w:r>
      <w:r w:rsidRPr="00326168">
        <w:rPr>
          <w:color w:val="000000"/>
          <w:sz w:val="22"/>
          <w:szCs w:val="22"/>
        </w:rPr>
        <w:tab/>
        <w:t xml:space="preserve">                                 </w:t>
      </w:r>
      <w:r w:rsidRPr="00326168">
        <w:rPr>
          <w:color w:val="000000"/>
          <w:sz w:val="22"/>
          <w:szCs w:val="22"/>
        </w:rPr>
        <w:tab/>
      </w:r>
      <w:r w:rsidRPr="00326168">
        <w:rPr>
          <w:color w:val="000000"/>
          <w:sz w:val="22"/>
          <w:szCs w:val="22"/>
        </w:rPr>
        <w:tab/>
        <w:t xml:space="preserve"> </w:t>
      </w:r>
    </w:p>
    <w:p w:rsidR="00370792" w:rsidRDefault="00370792" w:rsidP="0037079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S. KARBAUSKAS</w:t>
      </w:r>
      <w:r w:rsidRPr="00326168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                                                            </w:t>
      </w:r>
    </w:p>
    <w:p w:rsidR="00370792" w:rsidRDefault="00370792" w:rsidP="00370792">
      <w:pPr>
        <w:rPr>
          <w:color w:val="000000"/>
          <w:sz w:val="22"/>
          <w:szCs w:val="22"/>
        </w:rPr>
      </w:pPr>
    </w:p>
    <w:p w:rsidR="00370792" w:rsidRPr="00326168" w:rsidRDefault="00370792" w:rsidP="00370792">
      <w:pPr>
        <w:rPr>
          <w:color w:val="000000"/>
          <w:sz w:val="22"/>
          <w:szCs w:val="22"/>
        </w:rPr>
      </w:pPr>
      <w:r w:rsidRPr="00326168">
        <w:rPr>
          <w:color w:val="000000"/>
          <w:sz w:val="22"/>
          <w:szCs w:val="22"/>
        </w:rPr>
        <w:t>PARENGĖ</w:t>
      </w:r>
      <w:r>
        <w:rPr>
          <w:color w:val="000000"/>
          <w:sz w:val="22"/>
          <w:szCs w:val="22"/>
        </w:rPr>
        <w:t>:</w:t>
      </w:r>
      <w:r w:rsidRPr="00326168">
        <w:rPr>
          <w:color w:val="000000"/>
          <w:sz w:val="22"/>
          <w:szCs w:val="22"/>
        </w:rPr>
        <w:tab/>
      </w:r>
    </w:p>
    <w:p w:rsidR="00370792" w:rsidRDefault="00370792" w:rsidP="0037079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I. GAILIUVIENĖ</w:t>
      </w:r>
    </w:p>
    <w:p w:rsidR="00370792" w:rsidRDefault="00370792" w:rsidP="00370792">
      <w:pPr>
        <w:rPr>
          <w:color w:val="000000"/>
          <w:sz w:val="22"/>
          <w:szCs w:val="22"/>
        </w:rPr>
      </w:pPr>
    </w:p>
    <w:p w:rsidR="00370792" w:rsidRPr="00326168" w:rsidRDefault="00370792" w:rsidP="00370792">
      <w:pPr>
        <w:rPr>
          <w:color w:val="000000"/>
          <w:sz w:val="22"/>
          <w:szCs w:val="22"/>
        </w:rPr>
      </w:pPr>
      <w:r w:rsidRPr="00326168">
        <w:rPr>
          <w:color w:val="000000"/>
          <w:sz w:val="22"/>
          <w:szCs w:val="22"/>
        </w:rPr>
        <w:t>SUDERINTA</w:t>
      </w:r>
      <w:r>
        <w:rPr>
          <w:color w:val="000000"/>
          <w:sz w:val="22"/>
          <w:szCs w:val="22"/>
        </w:rPr>
        <w:t>:</w:t>
      </w:r>
    </w:p>
    <w:p w:rsidR="00370792" w:rsidRDefault="00370792" w:rsidP="0037079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R. BAGAČIOVAS     </w:t>
      </w:r>
    </w:p>
    <w:p w:rsidR="00370792" w:rsidRDefault="00370792" w:rsidP="00370792">
      <w:pPr>
        <w:rPr>
          <w:color w:val="000000"/>
          <w:sz w:val="22"/>
          <w:szCs w:val="22"/>
        </w:rPr>
      </w:pPr>
    </w:p>
    <w:p w:rsidR="00370792" w:rsidRDefault="00370792" w:rsidP="0037079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D. BEL</w:t>
      </w:r>
      <w:r w:rsidRPr="00326168">
        <w:rPr>
          <w:color w:val="000000"/>
          <w:sz w:val="22"/>
          <w:szCs w:val="22"/>
        </w:rPr>
        <w:t>IOKAITĖ</w:t>
      </w:r>
      <w:r>
        <w:rPr>
          <w:color w:val="000000"/>
          <w:sz w:val="22"/>
          <w:szCs w:val="22"/>
        </w:rPr>
        <w:t xml:space="preserve">   </w:t>
      </w:r>
    </w:p>
    <w:p w:rsidR="00370792" w:rsidRDefault="00370792" w:rsidP="00370792">
      <w:pPr>
        <w:rPr>
          <w:color w:val="000000"/>
          <w:sz w:val="22"/>
          <w:szCs w:val="22"/>
        </w:rPr>
      </w:pPr>
    </w:p>
    <w:p w:rsidR="00370792" w:rsidRDefault="00370792" w:rsidP="0037079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R. ZUBIENĖ</w:t>
      </w:r>
    </w:p>
    <w:p w:rsidR="00370792" w:rsidRDefault="00370792" w:rsidP="00370792">
      <w:pPr>
        <w:rPr>
          <w:color w:val="000000"/>
          <w:sz w:val="22"/>
          <w:szCs w:val="22"/>
        </w:rPr>
      </w:pPr>
    </w:p>
    <w:p w:rsidR="00370792" w:rsidRDefault="00370792" w:rsidP="0037079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L. LIUTIKIENĖ</w:t>
      </w:r>
    </w:p>
    <w:p w:rsidR="00370792" w:rsidRDefault="00370792" w:rsidP="00370792">
      <w:pPr>
        <w:rPr>
          <w:color w:val="000000"/>
          <w:sz w:val="22"/>
          <w:szCs w:val="22"/>
        </w:rPr>
      </w:pPr>
    </w:p>
    <w:p w:rsidR="00E46F2F" w:rsidRPr="00E46F2F" w:rsidRDefault="00370792" w:rsidP="00370792">
      <w:r>
        <w:rPr>
          <w:color w:val="000000"/>
          <w:sz w:val="22"/>
          <w:szCs w:val="22"/>
        </w:rPr>
        <w:t>V. DAČKAUSKAS</w:t>
      </w:r>
    </w:p>
    <w:p w:rsidR="00E46F2F" w:rsidRDefault="00E46F2F" w:rsidP="00E46F2F"/>
    <w:p w:rsidR="00FC3444" w:rsidRDefault="00FC3444" w:rsidP="00E46F2F"/>
    <w:p w:rsidR="00FC3444" w:rsidRDefault="00FC3444" w:rsidP="00E46F2F"/>
    <w:p w:rsidR="00FC3444" w:rsidRDefault="00FC3444" w:rsidP="00E46F2F"/>
    <w:p w:rsidR="00FC3444" w:rsidRDefault="00FC3444" w:rsidP="00E46F2F"/>
    <w:p w:rsidR="00FC3444" w:rsidRDefault="00FC3444" w:rsidP="00E46F2F"/>
    <w:p w:rsidR="00E634F4" w:rsidRDefault="00E634F4" w:rsidP="00E634F4">
      <w:bookmarkStart w:id="2" w:name="_GoBack"/>
      <w:bookmarkEnd w:id="2"/>
    </w:p>
    <w:sectPr w:rsidR="00E634F4" w:rsidSect="00BE1FF9">
      <w:headerReference w:type="even" r:id="rId16"/>
      <w:headerReference w:type="default" r:id="rId17"/>
      <w:footerReference w:type="default" r:id="rId18"/>
      <w:headerReference w:type="first" r:id="rId19"/>
      <w:type w:val="continuous"/>
      <w:pgSz w:w="11907" w:h="16840" w:code="9"/>
      <w:pgMar w:top="1134" w:right="567" w:bottom="810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819" w:rsidRDefault="00960819">
      <w:r>
        <w:separator/>
      </w:r>
    </w:p>
  </w:endnote>
  <w:endnote w:type="continuationSeparator" w:id="0">
    <w:p w:rsidR="00960819" w:rsidRDefault="0096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62407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819" w:rsidRDefault="00960819">
      <w:r>
        <w:separator/>
      </w:r>
    </w:p>
  </w:footnote>
  <w:footnote w:type="continuationSeparator" w:id="0">
    <w:p w:rsidR="00960819" w:rsidRDefault="0096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6240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7545A">
    <w:pPr>
      <w:pStyle w:val="Antrats"/>
      <w:jc w:val="right"/>
      <w:rPr>
        <w:b/>
      </w:rPr>
    </w:pPr>
    <w:r>
      <w:rPr>
        <w:b/>
      </w:rPr>
      <w:t xml:space="preserve">Projektas </w:t>
    </w:r>
  </w:p>
  <w:p w:rsidR="0027545A" w:rsidRDefault="0027545A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6240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6240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6240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3A4" w:rsidRDefault="006413A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B34B72">
      <w:rPr>
        <w:noProof/>
      </w:rPr>
      <w:t>2</w:t>
    </w:r>
    <w:r>
      <w:fldChar w:fldCharType="end"/>
    </w:r>
  </w:p>
  <w:p w:rsidR="0027545A" w:rsidRDefault="0027545A">
    <w:pPr>
      <w:pStyle w:val="Antrats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2CEF1A4A"/>
    <w:multiLevelType w:val="hybridMultilevel"/>
    <w:tmpl w:val="E9C82C8E"/>
    <w:lvl w:ilvl="0" w:tplc="C6C4E7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A82F30"/>
    <w:multiLevelType w:val="hybridMultilevel"/>
    <w:tmpl w:val="B86C85AC"/>
    <w:lvl w:ilvl="0" w:tplc="B72C9D7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CEF2238"/>
    <w:multiLevelType w:val="hybridMultilevel"/>
    <w:tmpl w:val="748EF7AE"/>
    <w:lvl w:ilvl="0" w:tplc="61404F7A">
      <w:start w:val="1"/>
      <w:numFmt w:val="decimal"/>
      <w:lvlText w:val="%1."/>
      <w:lvlJc w:val="left"/>
      <w:pPr>
        <w:ind w:left="1911" w:hanging="76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6" w:hanging="360"/>
      </w:pPr>
    </w:lvl>
    <w:lvl w:ilvl="2" w:tplc="0427001B" w:tentative="1">
      <w:start w:val="1"/>
      <w:numFmt w:val="lowerRoman"/>
      <w:lvlText w:val="%3."/>
      <w:lvlJc w:val="right"/>
      <w:pPr>
        <w:ind w:left="2946" w:hanging="180"/>
      </w:pPr>
    </w:lvl>
    <w:lvl w:ilvl="3" w:tplc="0427000F" w:tentative="1">
      <w:start w:val="1"/>
      <w:numFmt w:val="decimal"/>
      <w:lvlText w:val="%4."/>
      <w:lvlJc w:val="left"/>
      <w:pPr>
        <w:ind w:left="3666" w:hanging="360"/>
      </w:pPr>
    </w:lvl>
    <w:lvl w:ilvl="4" w:tplc="04270019" w:tentative="1">
      <w:start w:val="1"/>
      <w:numFmt w:val="lowerLetter"/>
      <w:lvlText w:val="%5."/>
      <w:lvlJc w:val="left"/>
      <w:pPr>
        <w:ind w:left="4386" w:hanging="360"/>
      </w:pPr>
    </w:lvl>
    <w:lvl w:ilvl="5" w:tplc="0427001B" w:tentative="1">
      <w:start w:val="1"/>
      <w:numFmt w:val="lowerRoman"/>
      <w:lvlText w:val="%6."/>
      <w:lvlJc w:val="right"/>
      <w:pPr>
        <w:ind w:left="5106" w:hanging="180"/>
      </w:pPr>
    </w:lvl>
    <w:lvl w:ilvl="6" w:tplc="0427000F" w:tentative="1">
      <w:start w:val="1"/>
      <w:numFmt w:val="decimal"/>
      <w:lvlText w:val="%7."/>
      <w:lvlJc w:val="left"/>
      <w:pPr>
        <w:ind w:left="5826" w:hanging="360"/>
      </w:pPr>
    </w:lvl>
    <w:lvl w:ilvl="7" w:tplc="04270019" w:tentative="1">
      <w:start w:val="1"/>
      <w:numFmt w:val="lowerLetter"/>
      <w:lvlText w:val="%8."/>
      <w:lvlJc w:val="left"/>
      <w:pPr>
        <w:ind w:left="6546" w:hanging="360"/>
      </w:pPr>
    </w:lvl>
    <w:lvl w:ilvl="8" w:tplc="0427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1E2"/>
    <w:rsid w:val="0002148B"/>
    <w:rsid w:val="00041AC2"/>
    <w:rsid w:val="00053383"/>
    <w:rsid w:val="0006687E"/>
    <w:rsid w:val="000A20A0"/>
    <w:rsid w:val="000D1BB3"/>
    <w:rsid w:val="001144A6"/>
    <w:rsid w:val="0011454A"/>
    <w:rsid w:val="00117D10"/>
    <w:rsid w:val="00120A63"/>
    <w:rsid w:val="00121ACB"/>
    <w:rsid w:val="001337C1"/>
    <w:rsid w:val="001467F2"/>
    <w:rsid w:val="00147643"/>
    <w:rsid w:val="00155682"/>
    <w:rsid w:val="001567CB"/>
    <w:rsid w:val="00184B50"/>
    <w:rsid w:val="001E1075"/>
    <w:rsid w:val="001E1D2B"/>
    <w:rsid w:val="001E3ADE"/>
    <w:rsid w:val="0020746A"/>
    <w:rsid w:val="0021210C"/>
    <w:rsid w:val="002156CC"/>
    <w:rsid w:val="00230792"/>
    <w:rsid w:val="00237067"/>
    <w:rsid w:val="002403D8"/>
    <w:rsid w:val="00242C5F"/>
    <w:rsid w:val="00243DEE"/>
    <w:rsid w:val="002461CB"/>
    <w:rsid w:val="00246EA5"/>
    <w:rsid w:val="00255B4A"/>
    <w:rsid w:val="00262407"/>
    <w:rsid w:val="002633B1"/>
    <w:rsid w:val="00267D6A"/>
    <w:rsid w:val="00272A21"/>
    <w:rsid w:val="0027545A"/>
    <w:rsid w:val="00290B9C"/>
    <w:rsid w:val="002947B2"/>
    <w:rsid w:val="00295711"/>
    <w:rsid w:val="00296E11"/>
    <w:rsid w:val="002C0283"/>
    <w:rsid w:val="002F5F21"/>
    <w:rsid w:val="003204EE"/>
    <w:rsid w:val="003436F1"/>
    <w:rsid w:val="00346DE2"/>
    <w:rsid w:val="00347652"/>
    <w:rsid w:val="003645AD"/>
    <w:rsid w:val="00365FD0"/>
    <w:rsid w:val="00370792"/>
    <w:rsid w:val="00376B55"/>
    <w:rsid w:val="00392CD6"/>
    <w:rsid w:val="003A2057"/>
    <w:rsid w:val="003B0414"/>
    <w:rsid w:val="003B5BB5"/>
    <w:rsid w:val="003C36D9"/>
    <w:rsid w:val="003D1560"/>
    <w:rsid w:val="003E04B8"/>
    <w:rsid w:val="003F1193"/>
    <w:rsid w:val="003F54EE"/>
    <w:rsid w:val="00400DA5"/>
    <w:rsid w:val="004067C2"/>
    <w:rsid w:val="00407F54"/>
    <w:rsid w:val="00413B8F"/>
    <w:rsid w:val="004167E2"/>
    <w:rsid w:val="004506C5"/>
    <w:rsid w:val="00482E5C"/>
    <w:rsid w:val="004B1CEB"/>
    <w:rsid w:val="004B5047"/>
    <w:rsid w:val="004E1E94"/>
    <w:rsid w:val="004E30E8"/>
    <w:rsid w:val="004E5037"/>
    <w:rsid w:val="004E7A78"/>
    <w:rsid w:val="00525372"/>
    <w:rsid w:val="005267DE"/>
    <w:rsid w:val="00526BDD"/>
    <w:rsid w:val="00527546"/>
    <w:rsid w:val="00534170"/>
    <w:rsid w:val="005425DF"/>
    <w:rsid w:val="00546150"/>
    <w:rsid w:val="00560091"/>
    <w:rsid w:val="00566F21"/>
    <w:rsid w:val="0056737D"/>
    <w:rsid w:val="0057489D"/>
    <w:rsid w:val="005837CD"/>
    <w:rsid w:val="005C52C5"/>
    <w:rsid w:val="005D046B"/>
    <w:rsid w:val="006070EA"/>
    <w:rsid w:val="00616A7A"/>
    <w:rsid w:val="006413A4"/>
    <w:rsid w:val="006454FE"/>
    <w:rsid w:val="00651547"/>
    <w:rsid w:val="006518B3"/>
    <w:rsid w:val="00662AA1"/>
    <w:rsid w:val="00667F14"/>
    <w:rsid w:val="00693B3B"/>
    <w:rsid w:val="0069741C"/>
    <w:rsid w:val="006B63E7"/>
    <w:rsid w:val="006C30DF"/>
    <w:rsid w:val="006C5F00"/>
    <w:rsid w:val="006D2B01"/>
    <w:rsid w:val="006D7468"/>
    <w:rsid w:val="006E1EA5"/>
    <w:rsid w:val="006E3A7A"/>
    <w:rsid w:val="006F245B"/>
    <w:rsid w:val="006F370E"/>
    <w:rsid w:val="00701011"/>
    <w:rsid w:val="00750F94"/>
    <w:rsid w:val="007711AC"/>
    <w:rsid w:val="00797C5E"/>
    <w:rsid w:val="007A5C90"/>
    <w:rsid w:val="007B1B81"/>
    <w:rsid w:val="007C12BD"/>
    <w:rsid w:val="007F0142"/>
    <w:rsid w:val="007F485B"/>
    <w:rsid w:val="00803A39"/>
    <w:rsid w:val="00830B4E"/>
    <w:rsid w:val="00854617"/>
    <w:rsid w:val="00861982"/>
    <w:rsid w:val="00891173"/>
    <w:rsid w:val="00894D73"/>
    <w:rsid w:val="008A4DFF"/>
    <w:rsid w:val="008B6EA9"/>
    <w:rsid w:val="008F38B8"/>
    <w:rsid w:val="00901FEC"/>
    <w:rsid w:val="00912FF6"/>
    <w:rsid w:val="00913839"/>
    <w:rsid w:val="00914DFD"/>
    <w:rsid w:val="00937150"/>
    <w:rsid w:val="00953745"/>
    <w:rsid w:val="00957E16"/>
    <w:rsid w:val="00960819"/>
    <w:rsid w:val="00964748"/>
    <w:rsid w:val="009911D9"/>
    <w:rsid w:val="00991645"/>
    <w:rsid w:val="00995EFC"/>
    <w:rsid w:val="009A031E"/>
    <w:rsid w:val="009A19AF"/>
    <w:rsid w:val="009B1C92"/>
    <w:rsid w:val="009D5E86"/>
    <w:rsid w:val="009E039D"/>
    <w:rsid w:val="00A0520B"/>
    <w:rsid w:val="00A0704C"/>
    <w:rsid w:val="00A122B3"/>
    <w:rsid w:val="00A27C6B"/>
    <w:rsid w:val="00A75639"/>
    <w:rsid w:val="00A76D04"/>
    <w:rsid w:val="00A86E90"/>
    <w:rsid w:val="00A97F50"/>
    <w:rsid w:val="00B34B72"/>
    <w:rsid w:val="00B45212"/>
    <w:rsid w:val="00B455D9"/>
    <w:rsid w:val="00B75978"/>
    <w:rsid w:val="00B85841"/>
    <w:rsid w:val="00B912CF"/>
    <w:rsid w:val="00BA7EF4"/>
    <w:rsid w:val="00BD56DD"/>
    <w:rsid w:val="00BE0647"/>
    <w:rsid w:val="00BE1FF9"/>
    <w:rsid w:val="00BF3F40"/>
    <w:rsid w:val="00C2150C"/>
    <w:rsid w:val="00C368CE"/>
    <w:rsid w:val="00C577ED"/>
    <w:rsid w:val="00C823D0"/>
    <w:rsid w:val="00C91710"/>
    <w:rsid w:val="00CA1CA8"/>
    <w:rsid w:val="00CB0A84"/>
    <w:rsid w:val="00CD2E00"/>
    <w:rsid w:val="00CD4E23"/>
    <w:rsid w:val="00CE039D"/>
    <w:rsid w:val="00D004A7"/>
    <w:rsid w:val="00D11DC4"/>
    <w:rsid w:val="00D2276A"/>
    <w:rsid w:val="00D47393"/>
    <w:rsid w:val="00D652C1"/>
    <w:rsid w:val="00D71882"/>
    <w:rsid w:val="00D84D56"/>
    <w:rsid w:val="00D879E4"/>
    <w:rsid w:val="00DB01E2"/>
    <w:rsid w:val="00DC585F"/>
    <w:rsid w:val="00DF421F"/>
    <w:rsid w:val="00E008EF"/>
    <w:rsid w:val="00E009D0"/>
    <w:rsid w:val="00E00F86"/>
    <w:rsid w:val="00E01E8F"/>
    <w:rsid w:val="00E24DA0"/>
    <w:rsid w:val="00E4563F"/>
    <w:rsid w:val="00E46F2F"/>
    <w:rsid w:val="00E55E1E"/>
    <w:rsid w:val="00E5758F"/>
    <w:rsid w:val="00E634F4"/>
    <w:rsid w:val="00E770ED"/>
    <w:rsid w:val="00EA357A"/>
    <w:rsid w:val="00EC40C0"/>
    <w:rsid w:val="00EC4F90"/>
    <w:rsid w:val="00F07451"/>
    <w:rsid w:val="00F16577"/>
    <w:rsid w:val="00F17A11"/>
    <w:rsid w:val="00F205B6"/>
    <w:rsid w:val="00F47058"/>
    <w:rsid w:val="00F76C01"/>
    <w:rsid w:val="00F8305B"/>
    <w:rsid w:val="00FC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D9B2D"/>
  <w15:chartTrackingRefBased/>
  <w15:docId w15:val="{E5DFF326-9375-494B-A531-E554C64E7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E1E94"/>
    <w:pPr>
      <w:keepNext/>
      <w:outlineLvl w:val="0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ntrat1Diagrama">
    <w:name w:val="Antraštė 1 Diagrama"/>
    <w:link w:val="Antrat1"/>
    <w:rsid w:val="004E1E94"/>
    <w:rPr>
      <w:sz w:val="24"/>
      <w:lang w:eastAsia="en-US"/>
    </w:rPr>
  </w:style>
  <w:style w:type="paragraph" w:styleId="Pagrindinistekstas2">
    <w:name w:val="Body Text 2"/>
    <w:basedOn w:val="prastasis"/>
    <w:link w:val="Pagrindinistekstas2Diagrama"/>
    <w:rsid w:val="00A97F50"/>
    <w:rPr>
      <w:b/>
      <w:bCs/>
      <w:szCs w:val="20"/>
    </w:rPr>
  </w:style>
  <w:style w:type="character" w:customStyle="1" w:styleId="Pagrindinistekstas2Diagrama">
    <w:name w:val="Pagrindinis tekstas 2 Diagrama"/>
    <w:link w:val="Pagrindinistekstas2"/>
    <w:rsid w:val="00A97F50"/>
    <w:rPr>
      <w:b/>
      <w:bCs/>
      <w:sz w:val="24"/>
      <w:lang w:eastAsia="en-US"/>
    </w:rPr>
  </w:style>
  <w:style w:type="paragraph" w:styleId="Tekstoblokas">
    <w:name w:val="Block Text"/>
    <w:basedOn w:val="prastasis"/>
    <w:rsid w:val="00A97F50"/>
    <w:pPr>
      <w:ind w:left="-540" w:right="-1234" w:firstLine="1080"/>
      <w:jc w:val="both"/>
    </w:pPr>
  </w:style>
  <w:style w:type="paragraph" w:styleId="Pagrindiniotekstotrauka">
    <w:name w:val="Body Text Indent"/>
    <w:basedOn w:val="prastasis"/>
    <w:link w:val="PagrindiniotekstotraukaDiagrama"/>
    <w:rsid w:val="00A97F50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A97F50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E634F4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4F4"/>
    <w:rPr>
      <w:sz w:val="24"/>
      <w:szCs w:val="24"/>
      <w:lang w:val="en-GB" w:eastAsia="en-US"/>
    </w:rPr>
  </w:style>
  <w:style w:type="character" w:customStyle="1" w:styleId="FontStyle150">
    <w:name w:val="Font Style150"/>
    <w:rsid w:val="00E634F4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63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Pagrindinistekstas">
    <w:name w:val="Body Text"/>
    <w:basedOn w:val="prastasis"/>
    <w:link w:val="PagrindinistekstasDiagrama"/>
    <w:rsid w:val="00BE1FF9"/>
    <w:pPr>
      <w:spacing w:after="120"/>
    </w:pPr>
  </w:style>
  <w:style w:type="character" w:customStyle="1" w:styleId="PagrindinistekstasDiagrama">
    <w:name w:val="Pagrindinis tekstas Diagrama"/>
    <w:link w:val="Pagrindinistekstas"/>
    <w:rsid w:val="00BE1FF9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6413A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Desktop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1</Pages>
  <Words>804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cp:lastModifiedBy>Silvija Paulienė</cp:lastModifiedBy>
  <cp:revision>4</cp:revision>
  <cp:lastPrinted>2014-11-24T15:20:00Z</cp:lastPrinted>
  <dcterms:created xsi:type="dcterms:W3CDTF">2016-11-15T11:35:00Z</dcterms:created>
  <dcterms:modified xsi:type="dcterms:W3CDTF">2016-11-15T12:15:00Z</dcterms:modified>
</cp:coreProperties>
</file>